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91CCE" w14:textId="7210CF11" w:rsidR="008B3557" w:rsidRPr="00A80BB1" w:rsidRDefault="008B3557" w:rsidP="008B3557">
      <w:pPr>
        <w:rPr>
          <w:rFonts w:ascii="Arial" w:hAnsi="Arial" w:cs="Arial"/>
          <w:sz w:val="22"/>
          <w:szCs w:val="22"/>
        </w:rPr>
      </w:pPr>
      <w:r w:rsidRPr="00A80BB1">
        <w:rPr>
          <w:rFonts w:ascii="Arial" w:hAnsi="Arial" w:cs="Arial"/>
          <w:sz w:val="22"/>
          <w:szCs w:val="22"/>
        </w:rPr>
        <w:t>Szpital Rejonowy im. dr. Józefa Rostka w Raciborzu</w:t>
      </w:r>
    </w:p>
    <w:p w14:paraId="4E91CE9E" w14:textId="54A334B0" w:rsidR="008B3557" w:rsidRPr="00A80BB1" w:rsidRDefault="008B3557" w:rsidP="008B3557">
      <w:pPr>
        <w:rPr>
          <w:rFonts w:ascii="Arial" w:hAnsi="Arial" w:cs="Arial"/>
          <w:sz w:val="22"/>
          <w:szCs w:val="22"/>
        </w:rPr>
      </w:pPr>
      <w:r w:rsidRPr="00A80BB1">
        <w:rPr>
          <w:rFonts w:ascii="Arial" w:hAnsi="Arial" w:cs="Arial"/>
          <w:sz w:val="22"/>
          <w:szCs w:val="22"/>
        </w:rPr>
        <w:t xml:space="preserve">ul. </w:t>
      </w:r>
      <w:proofErr w:type="spellStart"/>
      <w:r w:rsidRPr="00A80BB1">
        <w:rPr>
          <w:rFonts w:ascii="Arial" w:hAnsi="Arial" w:cs="Arial"/>
          <w:sz w:val="22"/>
          <w:szCs w:val="22"/>
        </w:rPr>
        <w:t>Gamowska</w:t>
      </w:r>
      <w:proofErr w:type="spellEnd"/>
      <w:r w:rsidRPr="00A80BB1">
        <w:rPr>
          <w:rFonts w:ascii="Arial" w:hAnsi="Arial" w:cs="Arial"/>
          <w:sz w:val="22"/>
          <w:szCs w:val="22"/>
        </w:rPr>
        <w:t xml:space="preserve"> 3</w:t>
      </w:r>
      <w:r w:rsidRPr="00A80BB1">
        <w:rPr>
          <w:rFonts w:ascii="Arial" w:hAnsi="Arial" w:cs="Arial"/>
          <w:sz w:val="22"/>
          <w:szCs w:val="22"/>
        </w:rPr>
        <w:br/>
        <w:t>47-400 Racibórz</w:t>
      </w:r>
      <w:r w:rsidRPr="00A80BB1">
        <w:rPr>
          <w:rFonts w:ascii="Arial" w:hAnsi="Arial" w:cs="Arial"/>
          <w:sz w:val="22"/>
          <w:szCs w:val="22"/>
        </w:rPr>
        <w:br/>
        <w:t>Tel.: 32 755 37 70</w:t>
      </w:r>
      <w:r w:rsidRPr="00A80BB1">
        <w:rPr>
          <w:rFonts w:ascii="Arial" w:hAnsi="Arial" w:cs="Arial"/>
          <w:sz w:val="22"/>
          <w:szCs w:val="22"/>
        </w:rPr>
        <w:br/>
        <w:t>E-mail: sekretariat@szpital-raciborz.org</w:t>
      </w:r>
      <w:r w:rsidRPr="00A80BB1">
        <w:rPr>
          <w:rFonts w:ascii="Arial" w:hAnsi="Arial" w:cs="Arial"/>
          <w:sz w:val="22"/>
          <w:szCs w:val="22"/>
        </w:rPr>
        <w:br/>
      </w:r>
      <w:hyperlink r:id="rId7" w:history="1">
        <w:r w:rsidRPr="00A80BB1">
          <w:rPr>
            <w:rStyle w:val="Hipercze"/>
            <w:rFonts w:ascii="Arial" w:hAnsi="Arial" w:cs="Arial"/>
            <w:sz w:val="22"/>
            <w:szCs w:val="22"/>
          </w:rPr>
          <w:t>www.szpital-raciborz.org</w:t>
        </w:r>
      </w:hyperlink>
    </w:p>
    <w:p w14:paraId="4AB051C6" w14:textId="77777777" w:rsidR="008B3557" w:rsidRPr="00A80BB1" w:rsidRDefault="008B3557" w:rsidP="008B3557">
      <w:pPr>
        <w:rPr>
          <w:rFonts w:ascii="Arial" w:hAnsi="Arial" w:cs="Arial"/>
          <w:sz w:val="22"/>
          <w:szCs w:val="22"/>
        </w:rPr>
      </w:pPr>
    </w:p>
    <w:p w14:paraId="7D77AC6E" w14:textId="01A6B078" w:rsidR="008B3557" w:rsidRPr="00A80BB1" w:rsidRDefault="008B3557" w:rsidP="008B355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80BB1">
        <w:rPr>
          <w:rFonts w:ascii="Arial" w:hAnsi="Arial" w:cs="Arial"/>
          <w:b/>
          <w:bCs/>
          <w:sz w:val="22"/>
          <w:szCs w:val="22"/>
        </w:rPr>
        <w:t>Regulamin pobytu w pokoju rodzinnym na Oddziale Położniczym</w:t>
      </w:r>
    </w:p>
    <w:p w14:paraId="3B27B5D6" w14:textId="77777777" w:rsidR="008B3557" w:rsidRPr="00A80BB1" w:rsidRDefault="008B3557" w:rsidP="008B355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D97654B" w14:textId="3D7334AC" w:rsidR="008B3557" w:rsidRPr="00A80BB1" w:rsidRDefault="008B3557" w:rsidP="008B3557">
      <w:pPr>
        <w:spacing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80BB1">
        <w:rPr>
          <w:rFonts w:ascii="Arial" w:hAnsi="Arial" w:cs="Arial"/>
          <w:b/>
          <w:bCs/>
          <w:sz w:val="22"/>
          <w:szCs w:val="22"/>
        </w:rPr>
        <w:t>§1 Cel i przeznaczenie</w:t>
      </w:r>
    </w:p>
    <w:p w14:paraId="17D3410C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Pokój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rodzinny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Oddziale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Położniczym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Szpitala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Rejonowego</w:t>
      </w:r>
      <w:proofErr w:type="spellEnd"/>
      <w:r w:rsidRPr="00A80BB1">
        <w:rPr>
          <w:rFonts w:ascii="Arial" w:hAnsi="Arial" w:cs="Arial"/>
        </w:rPr>
        <w:t xml:space="preserve"> w Raciborzu </w:t>
      </w:r>
      <w:proofErr w:type="spellStart"/>
      <w:r w:rsidRPr="00A80BB1">
        <w:rPr>
          <w:rFonts w:ascii="Arial" w:hAnsi="Arial" w:cs="Arial"/>
        </w:rPr>
        <w:t>został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stworzony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myślą</w:t>
      </w:r>
      <w:proofErr w:type="spellEnd"/>
      <w:r w:rsidRPr="00A80BB1">
        <w:rPr>
          <w:rFonts w:ascii="Arial" w:hAnsi="Arial" w:cs="Arial"/>
        </w:rPr>
        <w:t xml:space="preserve"> o </w:t>
      </w:r>
      <w:proofErr w:type="spellStart"/>
      <w:r w:rsidRPr="00A80BB1">
        <w:rPr>
          <w:rFonts w:ascii="Arial" w:hAnsi="Arial" w:cs="Arial"/>
        </w:rPr>
        <w:t>zapewnieniu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komfortowych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warunków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pobytu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dla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pacjentek</w:t>
      </w:r>
      <w:proofErr w:type="spellEnd"/>
      <w:r w:rsidRPr="00A80BB1">
        <w:rPr>
          <w:rFonts w:ascii="Arial" w:hAnsi="Arial" w:cs="Arial"/>
        </w:rPr>
        <w:t xml:space="preserve"> po </w:t>
      </w:r>
      <w:proofErr w:type="spellStart"/>
      <w:r w:rsidRPr="00A80BB1">
        <w:rPr>
          <w:rFonts w:ascii="Arial" w:hAnsi="Arial" w:cs="Arial"/>
        </w:rPr>
        <w:t>porodzie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oraz</w:t>
      </w:r>
      <w:proofErr w:type="spellEnd"/>
      <w:r w:rsidRPr="00A80BB1">
        <w:rPr>
          <w:rFonts w:ascii="Arial" w:hAnsi="Arial" w:cs="Arial"/>
        </w:rPr>
        <w:t xml:space="preserve"> ich </w:t>
      </w:r>
      <w:proofErr w:type="spellStart"/>
      <w:r w:rsidRPr="00A80BB1">
        <w:rPr>
          <w:rFonts w:ascii="Arial" w:hAnsi="Arial" w:cs="Arial"/>
        </w:rPr>
        <w:t>bliskich</w:t>
      </w:r>
      <w:proofErr w:type="spellEnd"/>
      <w:r w:rsidRPr="00A80BB1">
        <w:rPr>
          <w:rFonts w:ascii="Arial" w:hAnsi="Arial" w:cs="Arial"/>
        </w:rPr>
        <w:t xml:space="preserve">, w </w:t>
      </w:r>
      <w:proofErr w:type="spellStart"/>
      <w:r w:rsidRPr="00A80BB1">
        <w:rPr>
          <w:rFonts w:ascii="Arial" w:hAnsi="Arial" w:cs="Arial"/>
        </w:rPr>
        <w:t>szczególności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ojców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dzieci</w:t>
      </w:r>
      <w:proofErr w:type="spellEnd"/>
      <w:r w:rsidRPr="00A80BB1">
        <w:rPr>
          <w:rFonts w:ascii="Arial" w:hAnsi="Arial" w:cs="Arial"/>
        </w:rPr>
        <w:t>.</w:t>
      </w:r>
    </w:p>
    <w:p w14:paraId="1E7315CB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Celem </w:t>
      </w:r>
      <w:proofErr w:type="spellStart"/>
      <w:r w:rsidRPr="00A80BB1">
        <w:rPr>
          <w:rFonts w:ascii="Arial" w:hAnsi="Arial" w:cs="Arial"/>
        </w:rPr>
        <w:t>udostępnienia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pokoju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rodzinnego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wspieranie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budowania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więzi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emocjonalnej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pomiędzy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rodzicami</w:t>
      </w:r>
      <w:proofErr w:type="spellEnd"/>
      <w:r w:rsidRPr="00A80BB1">
        <w:rPr>
          <w:rFonts w:ascii="Arial" w:hAnsi="Arial" w:cs="Arial"/>
        </w:rPr>
        <w:t xml:space="preserve"> a </w:t>
      </w:r>
      <w:proofErr w:type="spellStart"/>
      <w:r w:rsidRPr="00A80BB1">
        <w:rPr>
          <w:rFonts w:ascii="Arial" w:hAnsi="Arial" w:cs="Arial"/>
        </w:rPr>
        <w:t>nowo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narodzonym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dzieckiem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umożliwienie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wspólnego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przebywania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obojga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rodziców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noworodkiem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oraz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zapewnienie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pacjentce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dodatkowego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wsparcia</w:t>
      </w:r>
      <w:proofErr w:type="spellEnd"/>
      <w:r w:rsidRPr="00A80BB1">
        <w:rPr>
          <w:rFonts w:ascii="Arial" w:hAnsi="Arial" w:cs="Arial"/>
        </w:rPr>
        <w:t xml:space="preserve"> ze </w:t>
      </w:r>
      <w:proofErr w:type="spellStart"/>
      <w:r w:rsidRPr="00A80BB1">
        <w:rPr>
          <w:rFonts w:ascii="Arial" w:hAnsi="Arial" w:cs="Arial"/>
        </w:rPr>
        <w:t>strony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bliskiej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osoby</w:t>
      </w:r>
      <w:proofErr w:type="spellEnd"/>
      <w:r w:rsidRPr="00A80BB1">
        <w:rPr>
          <w:rFonts w:ascii="Arial" w:hAnsi="Arial" w:cs="Arial"/>
        </w:rPr>
        <w:t>.</w:t>
      </w:r>
    </w:p>
    <w:p w14:paraId="6C9B8DBF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Z </w:t>
      </w:r>
      <w:proofErr w:type="spellStart"/>
      <w:r w:rsidRPr="00A80BB1">
        <w:rPr>
          <w:rFonts w:ascii="Arial" w:hAnsi="Arial" w:cs="Arial"/>
        </w:rPr>
        <w:t>pokoju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mogą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korzystać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pacjentki</w:t>
      </w:r>
      <w:proofErr w:type="spellEnd"/>
      <w:r w:rsidRPr="00A80BB1">
        <w:rPr>
          <w:rFonts w:ascii="Arial" w:hAnsi="Arial" w:cs="Arial"/>
        </w:rPr>
        <w:t xml:space="preserve"> po </w:t>
      </w:r>
      <w:proofErr w:type="spellStart"/>
      <w:r w:rsidRPr="00A80BB1">
        <w:rPr>
          <w:rFonts w:ascii="Arial" w:hAnsi="Arial" w:cs="Arial"/>
        </w:rPr>
        <w:t>porodzie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które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wymagają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szczególnego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nadzoru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medycznego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zostały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zakwalifikowane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personel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medyczny</w:t>
      </w:r>
      <w:proofErr w:type="spellEnd"/>
      <w:r w:rsidRPr="00A80BB1">
        <w:rPr>
          <w:rFonts w:ascii="Arial" w:hAnsi="Arial" w:cs="Arial"/>
        </w:rPr>
        <w:t>.</w:t>
      </w:r>
    </w:p>
    <w:p w14:paraId="753F7FCF" w14:textId="77777777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both"/>
        <w:rPr>
          <w:rFonts w:ascii="Arial" w:hAnsi="Arial" w:cs="Arial"/>
        </w:rPr>
      </w:pPr>
    </w:p>
    <w:p w14:paraId="6E4F4D2C" w14:textId="7B59F9A6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t xml:space="preserve">§2 </w:t>
      </w:r>
      <w:proofErr w:type="spellStart"/>
      <w:r w:rsidRPr="00A80BB1">
        <w:rPr>
          <w:rFonts w:ascii="Arial" w:hAnsi="Arial" w:cs="Arial"/>
          <w:b/>
          <w:bCs/>
        </w:rPr>
        <w:t>Zasady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kwalifikacji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zakwaterowania</w:t>
      </w:r>
      <w:proofErr w:type="spellEnd"/>
    </w:p>
    <w:p w14:paraId="735088B8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Wymagana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pozytywna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kwalifikacja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lekarza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lub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personel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medyczny</w:t>
      </w:r>
      <w:proofErr w:type="spellEnd"/>
      <w:r w:rsidRPr="00A80BB1">
        <w:rPr>
          <w:rFonts w:ascii="Arial" w:hAnsi="Arial" w:cs="Arial"/>
        </w:rPr>
        <w:t>.</w:t>
      </w:r>
    </w:p>
    <w:p w14:paraId="7399DEDF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Osoba </w:t>
      </w:r>
      <w:proofErr w:type="spellStart"/>
      <w:r w:rsidRPr="00A80BB1">
        <w:rPr>
          <w:rFonts w:ascii="Arial" w:hAnsi="Arial" w:cs="Arial"/>
        </w:rPr>
        <w:t>towarzysząca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powinna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być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pełnoletnia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oraz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sprawna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psychofizycznie</w:t>
      </w:r>
      <w:proofErr w:type="spellEnd"/>
      <w:r w:rsidRPr="00A80BB1">
        <w:rPr>
          <w:rFonts w:ascii="Arial" w:hAnsi="Arial" w:cs="Arial"/>
        </w:rPr>
        <w:t xml:space="preserve">. W </w:t>
      </w:r>
      <w:proofErr w:type="spellStart"/>
      <w:r w:rsidRPr="00A80BB1">
        <w:rPr>
          <w:rFonts w:ascii="Arial" w:hAnsi="Arial" w:cs="Arial"/>
        </w:rPr>
        <w:t>szczególnych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przypadkach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dopuszcza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obecność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niepełnoletniej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która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mocy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prawomocnego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orzeczenia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sądu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zawarła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związek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małżeński</w:t>
      </w:r>
      <w:proofErr w:type="spellEnd"/>
      <w:r w:rsidRPr="00A80BB1">
        <w:rPr>
          <w:rFonts w:ascii="Arial" w:hAnsi="Arial" w:cs="Arial"/>
        </w:rPr>
        <w:t xml:space="preserve">. Osoba </w:t>
      </w:r>
      <w:proofErr w:type="spellStart"/>
      <w:r w:rsidRPr="00A80BB1">
        <w:rPr>
          <w:rFonts w:ascii="Arial" w:hAnsi="Arial" w:cs="Arial"/>
        </w:rPr>
        <w:t>towarzysząca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musi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być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obecna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cały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czas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hospitalizacji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pacjentki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możliwa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zmiana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towarzyszącej</w:t>
      </w:r>
      <w:proofErr w:type="spellEnd"/>
      <w:r w:rsidRPr="00A80BB1">
        <w:rPr>
          <w:rFonts w:ascii="Arial" w:hAnsi="Arial" w:cs="Arial"/>
        </w:rPr>
        <w:t xml:space="preserve">, pod </w:t>
      </w:r>
      <w:proofErr w:type="spellStart"/>
      <w:r w:rsidRPr="00A80BB1">
        <w:rPr>
          <w:rFonts w:ascii="Arial" w:hAnsi="Arial" w:cs="Arial"/>
        </w:rPr>
        <w:t>warunkiem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wcześniejszego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uzgodnienia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personelem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medycznym</w:t>
      </w:r>
      <w:proofErr w:type="spellEnd"/>
      <w:r w:rsidRPr="00A80BB1">
        <w:rPr>
          <w:rFonts w:ascii="Arial" w:hAnsi="Arial" w:cs="Arial"/>
        </w:rPr>
        <w:t>.</w:t>
      </w:r>
    </w:p>
    <w:p w14:paraId="053C3AD8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Należy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podpisać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stosowne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oświadczenia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zapoznać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niniejszym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regulaminem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przed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rozpoczęciem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pobytu</w:t>
      </w:r>
      <w:proofErr w:type="spellEnd"/>
      <w:r w:rsidRPr="00A80BB1">
        <w:rPr>
          <w:rFonts w:ascii="Arial" w:hAnsi="Arial" w:cs="Arial"/>
        </w:rPr>
        <w:t>.</w:t>
      </w:r>
    </w:p>
    <w:p w14:paraId="71D183BA" w14:textId="77777777" w:rsidR="008B3557" w:rsidRPr="00A80BB1" w:rsidRDefault="008B3557" w:rsidP="008B3557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A9DDE5A" w14:textId="6A3B2DD3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t xml:space="preserve">§3 Organizacja </w:t>
      </w:r>
      <w:proofErr w:type="spellStart"/>
      <w:r w:rsidRPr="00A80BB1">
        <w:rPr>
          <w:rFonts w:ascii="Arial" w:hAnsi="Arial" w:cs="Arial"/>
          <w:b/>
          <w:bCs/>
        </w:rPr>
        <w:t>pobytu</w:t>
      </w:r>
      <w:proofErr w:type="spellEnd"/>
    </w:p>
    <w:p w14:paraId="7568006D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Pobyt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trwa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cały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okres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hospitalizacji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może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być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skrócony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przyczyn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medycznych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lub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organizacyjnych</w:t>
      </w:r>
      <w:proofErr w:type="spellEnd"/>
      <w:r w:rsidRPr="00A80BB1">
        <w:rPr>
          <w:rFonts w:ascii="Arial" w:hAnsi="Arial" w:cs="Arial"/>
        </w:rPr>
        <w:t>.</w:t>
      </w:r>
    </w:p>
    <w:p w14:paraId="31E55EB8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Obecność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osoby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towarzyszącej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powinna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być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ciągła</w:t>
      </w:r>
      <w:proofErr w:type="spellEnd"/>
      <w:r w:rsidRPr="00A80BB1">
        <w:rPr>
          <w:rFonts w:ascii="Arial" w:hAnsi="Arial" w:cs="Arial"/>
        </w:rPr>
        <w:t xml:space="preserve"> w </w:t>
      </w:r>
      <w:proofErr w:type="spellStart"/>
      <w:r w:rsidRPr="00A80BB1">
        <w:rPr>
          <w:rFonts w:ascii="Arial" w:hAnsi="Arial" w:cs="Arial"/>
        </w:rPr>
        <w:t>miarę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możliwości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jednak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dopuszcza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zmienność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tej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osoby</w:t>
      </w:r>
      <w:proofErr w:type="spellEnd"/>
      <w:r w:rsidRPr="00A80BB1">
        <w:rPr>
          <w:rFonts w:ascii="Arial" w:hAnsi="Arial" w:cs="Arial"/>
        </w:rPr>
        <w:t xml:space="preserve">, po </w:t>
      </w:r>
      <w:proofErr w:type="spellStart"/>
      <w:r w:rsidRPr="00A80BB1">
        <w:rPr>
          <w:rFonts w:ascii="Arial" w:hAnsi="Arial" w:cs="Arial"/>
        </w:rPr>
        <w:t>wcześniejszym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poinformowaniu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personelu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zaakceptowaniu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zmiany</w:t>
      </w:r>
      <w:proofErr w:type="spellEnd"/>
      <w:r w:rsidRPr="00A80BB1">
        <w:rPr>
          <w:rFonts w:ascii="Arial" w:hAnsi="Arial" w:cs="Arial"/>
        </w:rPr>
        <w:t>.</w:t>
      </w:r>
    </w:p>
    <w:p w14:paraId="6DF98DB9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Konieczne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zachowanie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czystości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przestrzeganie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wewnętrznych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zasad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oddziału</w:t>
      </w:r>
      <w:proofErr w:type="spellEnd"/>
      <w:r w:rsidRPr="00A80BB1">
        <w:rPr>
          <w:rFonts w:ascii="Arial" w:hAnsi="Arial" w:cs="Arial"/>
        </w:rPr>
        <w:t>.</w:t>
      </w:r>
    </w:p>
    <w:p w14:paraId="4A4D1B96" w14:textId="77777777" w:rsidR="008B3557" w:rsidRPr="00A80BB1" w:rsidRDefault="008B3557" w:rsidP="008B3557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1AF13C90" w14:textId="62FEF649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t xml:space="preserve">§4 </w:t>
      </w:r>
      <w:proofErr w:type="spellStart"/>
      <w:r w:rsidRPr="00A80BB1">
        <w:rPr>
          <w:rFonts w:ascii="Arial" w:hAnsi="Arial" w:cs="Arial"/>
          <w:b/>
          <w:bCs/>
        </w:rPr>
        <w:t>Zasady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zachowania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odwiedzin</w:t>
      </w:r>
      <w:proofErr w:type="spellEnd"/>
    </w:p>
    <w:p w14:paraId="33AD2C84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Odwiedziny</w:t>
      </w:r>
      <w:proofErr w:type="spellEnd"/>
      <w:r w:rsidRPr="00A80BB1">
        <w:rPr>
          <w:rFonts w:ascii="Arial" w:hAnsi="Arial" w:cs="Arial"/>
        </w:rPr>
        <w:t xml:space="preserve"> w </w:t>
      </w:r>
      <w:proofErr w:type="spellStart"/>
      <w:r w:rsidRPr="00A80BB1">
        <w:rPr>
          <w:rFonts w:ascii="Arial" w:hAnsi="Arial" w:cs="Arial"/>
        </w:rPr>
        <w:t>pokoju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rodzinnym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mogą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odbywać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zgodnie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aktualnym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regulaminem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odwiedzin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obowiązującym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Oddziale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Położniczym</w:t>
      </w:r>
      <w:proofErr w:type="spellEnd"/>
      <w:r w:rsidRPr="00A80BB1">
        <w:rPr>
          <w:rFonts w:ascii="Arial" w:hAnsi="Arial" w:cs="Arial"/>
        </w:rPr>
        <w:t>.</w:t>
      </w:r>
    </w:p>
    <w:p w14:paraId="15919361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Obowiązuje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cisza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nocna</w:t>
      </w:r>
      <w:proofErr w:type="spellEnd"/>
      <w:r w:rsidRPr="00A80BB1">
        <w:rPr>
          <w:rFonts w:ascii="Arial" w:hAnsi="Arial" w:cs="Arial"/>
        </w:rPr>
        <w:t xml:space="preserve"> w </w:t>
      </w:r>
      <w:proofErr w:type="spellStart"/>
      <w:r w:rsidRPr="00A80BB1">
        <w:rPr>
          <w:rFonts w:ascii="Arial" w:hAnsi="Arial" w:cs="Arial"/>
        </w:rPr>
        <w:t>godzinach</w:t>
      </w:r>
      <w:proofErr w:type="spellEnd"/>
      <w:r w:rsidRPr="00A80BB1">
        <w:rPr>
          <w:rFonts w:ascii="Arial" w:hAnsi="Arial" w:cs="Arial"/>
        </w:rPr>
        <w:t xml:space="preserve"> 22:00–6:00.</w:t>
      </w:r>
    </w:p>
    <w:p w14:paraId="09E639B0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Zabrania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palenia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spożywania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alkoholu</w:t>
      </w:r>
      <w:proofErr w:type="spellEnd"/>
      <w:r w:rsidRPr="00A80BB1">
        <w:rPr>
          <w:rFonts w:ascii="Arial" w:hAnsi="Arial" w:cs="Arial"/>
          <w:lang w:val="pl-PL"/>
        </w:rPr>
        <w:t>, środków nielegalnych, psychoaktywnych</w:t>
      </w:r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hałasowania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oraz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przebywania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osób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nietrzeźwych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lub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stwarzających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zagrożenie</w:t>
      </w:r>
      <w:proofErr w:type="spellEnd"/>
      <w:r w:rsidRPr="00A80BB1">
        <w:rPr>
          <w:rFonts w:ascii="Arial" w:hAnsi="Arial" w:cs="Arial"/>
        </w:rPr>
        <w:t>.</w:t>
      </w:r>
    </w:p>
    <w:p w14:paraId="09742222" w14:textId="77777777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rPr>
          <w:rFonts w:ascii="Arial" w:hAnsi="Arial" w:cs="Arial"/>
        </w:rPr>
      </w:pPr>
    </w:p>
    <w:p w14:paraId="17E1D176" w14:textId="5346ED00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lastRenderedPageBreak/>
        <w:t xml:space="preserve">§5 </w:t>
      </w:r>
      <w:proofErr w:type="spellStart"/>
      <w:r w:rsidRPr="00A80BB1">
        <w:rPr>
          <w:rFonts w:ascii="Arial" w:hAnsi="Arial" w:cs="Arial"/>
          <w:b/>
          <w:bCs/>
        </w:rPr>
        <w:t>Wyżywienie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warunki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bytowe</w:t>
      </w:r>
      <w:proofErr w:type="spellEnd"/>
    </w:p>
    <w:p w14:paraId="4D2D5C61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Szpital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zapewnia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wyżywienie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jedynie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pacjentce</w:t>
      </w:r>
      <w:proofErr w:type="spellEnd"/>
      <w:r w:rsidRPr="00A80BB1">
        <w:rPr>
          <w:rFonts w:ascii="Arial" w:hAnsi="Arial" w:cs="Arial"/>
        </w:rPr>
        <w:t>.</w:t>
      </w:r>
    </w:p>
    <w:p w14:paraId="603DDE23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Osoba </w:t>
      </w:r>
      <w:proofErr w:type="spellStart"/>
      <w:r w:rsidRPr="00A80BB1">
        <w:rPr>
          <w:rFonts w:ascii="Arial" w:hAnsi="Arial" w:cs="Arial"/>
        </w:rPr>
        <w:t>towarzysząca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powinna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organizować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posiłki</w:t>
      </w:r>
      <w:proofErr w:type="spellEnd"/>
      <w:r w:rsidRPr="00A80BB1">
        <w:rPr>
          <w:rFonts w:ascii="Arial" w:hAnsi="Arial" w:cs="Arial"/>
        </w:rPr>
        <w:t xml:space="preserve"> we </w:t>
      </w:r>
      <w:proofErr w:type="spellStart"/>
      <w:r w:rsidRPr="00A80BB1">
        <w:rPr>
          <w:rFonts w:ascii="Arial" w:hAnsi="Arial" w:cs="Arial"/>
        </w:rPr>
        <w:t>własnym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zakresie</w:t>
      </w:r>
      <w:proofErr w:type="spellEnd"/>
      <w:r w:rsidRPr="00A80BB1">
        <w:rPr>
          <w:rFonts w:ascii="Arial" w:hAnsi="Arial" w:cs="Arial"/>
        </w:rPr>
        <w:t>.</w:t>
      </w:r>
    </w:p>
    <w:p w14:paraId="1F0B6E3C" w14:textId="77777777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Zabronione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przechowywanie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łatwo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psujących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produktów</w:t>
      </w:r>
      <w:proofErr w:type="spellEnd"/>
      <w:r w:rsidRPr="00A80BB1">
        <w:rPr>
          <w:rFonts w:ascii="Arial" w:hAnsi="Arial" w:cs="Arial"/>
        </w:rPr>
        <w:t xml:space="preserve"> bez </w:t>
      </w:r>
      <w:proofErr w:type="spellStart"/>
      <w:r w:rsidRPr="00A80BB1">
        <w:rPr>
          <w:rFonts w:ascii="Arial" w:hAnsi="Arial" w:cs="Arial"/>
        </w:rPr>
        <w:t>odpowiednich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warunków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przechowywania</w:t>
      </w:r>
      <w:proofErr w:type="spellEnd"/>
      <w:r w:rsidRPr="00A80BB1">
        <w:rPr>
          <w:rFonts w:ascii="Arial" w:hAnsi="Arial" w:cs="Arial"/>
        </w:rPr>
        <w:t>.</w:t>
      </w:r>
    </w:p>
    <w:p w14:paraId="10A6C97A" w14:textId="77777777" w:rsidR="008B3557" w:rsidRPr="00A80BB1" w:rsidRDefault="008B3557" w:rsidP="008B3557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01730B9B" w14:textId="5E8C9BEE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t xml:space="preserve">§6 </w:t>
      </w:r>
      <w:proofErr w:type="spellStart"/>
      <w:r w:rsidRPr="00A80BB1">
        <w:rPr>
          <w:rFonts w:ascii="Arial" w:hAnsi="Arial" w:cs="Arial"/>
          <w:b/>
          <w:bCs/>
        </w:rPr>
        <w:t>Koszty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i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odpowiedzialność</w:t>
      </w:r>
      <w:proofErr w:type="spellEnd"/>
    </w:p>
    <w:p w14:paraId="7716DC2B" w14:textId="77777777" w:rsid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Pobyt</w:t>
      </w:r>
      <w:proofErr w:type="spellEnd"/>
      <w:r w:rsidRPr="00A80BB1">
        <w:rPr>
          <w:rFonts w:ascii="Arial" w:hAnsi="Arial" w:cs="Arial"/>
        </w:rPr>
        <w:t xml:space="preserve"> w </w:t>
      </w:r>
      <w:proofErr w:type="spellStart"/>
      <w:r w:rsidRPr="00A80BB1">
        <w:rPr>
          <w:rFonts w:ascii="Arial" w:hAnsi="Arial" w:cs="Arial"/>
        </w:rPr>
        <w:t>pokoju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rodzinnym</w:t>
      </w:r>
      <w:proofErr w:type="spellEnd"/>
      <w:r w:rsidRPr="00A80BB1">
        <w:rPr>
          <w:rFonts w:ascii="Arial" w:hAnsi="Arial" w:cs="Arial"/>
        </w:rPr>
        <w:t xml:space="preserve"> jest </w:t>
      </w:r>
      <w:proofErr w:type="spellStart"/>
      <w:r w:rsidRPr="00A80BB1">
        <w:rPr>
          <w:rFonts w:ascii="Arial" w:hAnsi="Arial" w:cs="Arial"/>
        </w:rPr>
        <w:t>całkowicie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bezpłatny</w:t>
      </w:r>
      <w:proofErr w:type="spellEnd"/>
      <w:r w:rsidRPr="00A80BB1">
        <w:rPr>
          <w:rFonts w:ascii="Arial" w:hAnsi="Arial" w:cs="Arial"/>
        </w:rPr>
        <w:t>.</w:t>
      </w:r>
    </w:p>
    <w:p w14:paraId="1A4811CD" w14:textId="2AE6E61E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t xml:space="preserve">Osoba </w:t>
      </w:r>
      <w:proofErr w:type="spellStart"/>
      <w:r w:rsidRPr="00A80BB1">
        <w:t>towarzysząca</w:t>
      </w:r>
      <w:proofErr w:type="spellEnd"/>
      <w:r w:rsidRPr="00A80BB1">
        <w:t xml:space="preserve"> </w:t>
      </w:r>
      <w:proofErr w:type="spellStart"/>
      <w:r w:rsidRPr="00A80BB1">
        <w:t>ponosi</w:t>
      </w:r>
      <w:proofErr w:type="spellEnd"/>
      <w:r w:rsidRPr="00A80BB1">
        <w:t xml:space="preserve"> </w:t>
      </w:r>
      <w:proofErr w:type="spellStart"/>
      <w:r w:rsidRPr="00A80BB1">
        <w:t>pełną</w:t>
      </w:r>
      <w:proofErr w:type="spellEnd"/>
      <w:r w:rsidRPr="00A80BB1">
        <w:t xml:space="preserve"> </w:t>
      </w:r>
      <w:proofErr w:type="spellStart"/>
      <w:r w:rsidRPr="00A80BB1">
        <w:t>odpowiedzialność</w:t>
      </w:r>
      <w:proofErr w:type="spellEnd"/>
      <w:r w:rsidRPr="00A80BB1">
        <w:t xml:space="preserve"> za </w:t>
      </w:r>
      <w:proofErr w:type="spellStart"/>
      <w:r w:rsidRPr="00A80BB1">
        <w:t>swoje</w:t>
      </w:r>
      <w:proofErr w:type="spellEnd"/>
      <w:r w:rsidRPr="00A80BB1">
        <w:t xml:space="preserve"> </w:t>
      </w:r>
      <w:proofErr w:type="spellStart"/>
      <w:r w:rsidRPr="00A80BB1">
        <w:t>zachowanie</w:t>
      </w:r>
      <w:proofErr w:type="spellEnd"/>
      <w:r w:rsidRPr="00A80BB1">
        <w:t xml:space="preserve"> </w:t>
      </w:r>
      <w:proofErr w:type="spellStart"/>
      <w:r w:rsidRPr="00A80BB1">
        <w:t>i</w:t>
      </w:r>
      <w:proofErr w:type="spellEnd"/>
      <w:r w:rsidRPr="00A80BB1">
        <w:t xml:space="preserve"> </w:t>
      </w:r>
      <w:proofErr w:type="spellStart"/>
      <w:r w:rsidRPr="00A80BB1">
        <w:t>ewentualne</w:t>
      </w:r>
      <w:proofErr w:type="spellEnd"/>
      <w:r w:rsidRPr="00A80BB1">
        <w:t xml:space="preserve"> </w:t>
      </w:r>
      <w:proofErr w:type="spellStart"/>
      <w:r w:rsidRPr="00A80BB1">
        <w:t>szkody</w:t>
      </w:r>
      <w:proofErr w:type="spellEnd"/>
      <w:r w:rsidRPr="00A80BB1">
        <w:t xml:space="preserve"> </w:t>
      </w:r>
      <w:proofErr w:type="spellStart"/>
      <w:r w:rsidRPr="00A80BB1">
        <w:t>wyrządzone</w:t>
      </w:r>
      <w:proofErr w:type="spellEnd"/>
      <w:r w:rsidRPr="00A80BB1">
        <w:t xml:space="preserve"> </w:t>
      </w:r>
      <w:proofErr w:type="spellStart"/>
      <w:r w:rsidRPr="00A80BB1">
        <w:t>na</w:t>
      </w:r>
      <w:proofErr w:type="spellEnd"/>
      <w:r w:rsidRPr="00A80BB1">
        <w:t xml:space="preserve"> </w:t>
      </w:r>
      <w:proofErr w:type="spellStart"/>
      <w:r w:rsidRPr="00A80BB1">
        <w:t>terenie</w:t>
      </w:r>
      <w:proofErr w:type="spellEnd"/>
      <w:r w:rsidRPr="00A80BB1">
        <w:t xml:space="preserve"> </w:t>
      </w:r>
      <w:proofErr w:type="spellStart"/>
      <w:r w:rsidRPr="00A80BB1">
        <w:t>szpitala</w:t>
      </w:r>
      <w:proofErr w:type="spellEnd"/>
      <w:r w:rsidRPr="00A80BB1">
        <w:t>.</w:t>
      </w:r>
    </w:p>
    <w:p w14:paraId="72E1699A" w14:textId="77777777" w:rsidR="008B3557" w:rsidRPr="00A80BB1" w:rsidRDefault="008B3557" w:rsidP="008B3557">
      <w:pPr>
        <w:pStyle w:val="Listapunktowana"/>
        <w:numPr>
          <w:ilvl w:val="0"/>
          <w:numId w:val="0"/>
        </w:numPr>
        <w:ind w:left="360"/>
        <w:jc w:val="both"/>
        <w:rPr>
          <w:rFonts w:ascii="Arial" w:hAnsi="Arial" w:cs="Arial"/>
        </w:rPr>
      </w:pPr>
    </w:p>
    <w:p w14:paraId="0689EE2F" w14:textId="051700F6" w:rsidR="008B3557" w:rsidRPr="00A80BB1" w:rsidRDefault="008B3557" w:rsidP="008B3557">
      <w:pPr>
        <w:pStyle w:val="Listapunktowana"/>
        <w:numPr>
          <w:ilvl w:val="0"/>
          <w:numId w:val="0"/>
        </w:numPr>
        <w:spacing w:after="120" w:line="360" w:lineRule="auto"/>
        <w:ind w:left="360"/>
        <w:jc w:val="center"/>
        <w:rPr>
          <w:rFonts w:ascii="Arial" w:hAnsi="Arial" w:cs="Arial"/>
          <w:b/>
          <w:bCs/>
        </w:rPr>
      </w:pPr>
      <w:r w:rsidRPr="00A80BB1">
        <w:rPr>
          <w:rFonts w:ascii="Arial" w:hAnsi="Arial" w:cs="Arial"/>
          <w:b/>
          <w:bCs/>
        </w:rPr>
        <w:t xml:space="preserve">§7 </w:t>
      </w:r>
      <w:proofErr w:type="spellStart"/>
      <w:r w:rsidRPr="00A80BB1">
        <w:rPr>
          <w:rFonts w:ascii="Arial" w:hAnsi="Arial" w:cs="Arial"/>
          <w:b/>
          <w:bCs/>
        </w:rPr>
        <w:t>Postanowienia</w:t>
      </w:r>
      <w:proofErr w:type="spellEnd"/>
      <w:r w:rsidRPr="00A80BB1">
        <w:rPr>
          <w:rFonts w:ascii="Arial" w:hAnsi="Arial" w:cs="Arial"/>
          <w:b/>
          <w:bCs/>
        </w:rPr>
        <w:t xml:space="preserve"> </w:t>
      </w:r>
      <w:proofErr w:type="spellStart"/>
      <w:r w:rsidRPr="00A80BB1">
        <w:rPr>
          <w:rFonts w:ascii="Arial" w:hAnsi="Arial" w:cs="Arial"/>
          <w:b/>
          <w:bCs/>
        </w:rPr>
        <w:t>końcowe</w:t>
      </w:r>
      <w:proofErr w:type="spellEnd"/>
    </w:p>
    <w:p w14:paraId="74832C74" w14:textId="77777777" w:rsidR="008B3557" w:rsidRPr="00A80BB1" w:rsidRDefault="008B3557" w:rsidP="00A80BB1">
      <w:pPr>
        <w:pStyle w:val="Listapunktowana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Regulamin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obowiązuje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momentu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jego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podpisania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przez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osobę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towarzyszącą</w:t>
      </w:r>
      <w:proofErr w:type="spellEnd"/>
      <w:r w:rsidRPr="00A80BB1">
        <w:rPr>
          <w:rFonts w:ascii="Arial" w:hAnsi="Arial" w:cs="Arial"/>
        </w:rPr>
        <w:t>.</w:t>
      </w:r>
    </w:p>
    <w:p w14:paraId="27F535A0" w14:textId="77777777" w:rsid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proofErr w:type="spellStart"/>
      <w:r w:rsidRPr="00A80BB1">
        <w:rPr>
          <w:rFonts w:ascii="Arial" w:hAnsi="Arial" w:cs="Arial"/>
        </w:rPr>
        <w:t>Szpital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zastrzega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sobie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prawo</w:t>
      </w:r>
      <w:proofErr w:type="spellEnd"/>
      <w:r w:rsidRPr="00A80BB1">
        <w:rPr>
          <w:rFonts w:ascii="Arial" w:hAnsi="Arial" w:cs="Arial"/>
        </w:rPr>
        <w:t xml:space="preserve"> do </w:t>
      </w:r>
      <w:proofErr w:type="spellStart"/>
      <w:r w:rsidRPr="00A80BB1">
        <w:rPr>
          <w:rFonts w:ascii="Arial" w:hAnsi="Arial" w:cs="Arial"/>
        </w:rPr>
        <w:t>zmian</w:t>
      </w:r>
      <w:proofErr w:type="spellEnd"/>
      <w:r w:rsidRPr="00A80BB1">
        <w:rPr>
          <w:rFonts w:ascii="Arial" w:hAnsi="Arial" w:cs="Arial"/>
        </w:rPr>
        <w:t xml:space="preserve"> w </w:t>
      </w:r>
      <w:proofErr w:type="spellStart"/>
      <w:r w:rsidRPr="00A80BB1">
        <w:rPr>
          <w:rFonts w:ascii="Arial" w:hAnsi="Arial" w:cs="Arial"/>
        </w:rPr>
        <w:t>regulaminie</w:t>
      </w:r>
      <w:proofErr w:type="spellEnd"/>
      <w:r w:rsidRPr="00A80BB1">
        <w:rPr>
          <w:rFonts w:ascii="Arial" w:hAnsi="Arial" w:cs="Arial"/>
        </w:rPr>
        <w:t>.</w:t>
      </w:r>
    </w:p>
    <w:p w14:paraId="1F233C8B" w14:textId="1462A8DF" w:rsidR="008B3557" w:rsidRPr="00A80BB1" w:rsidRDefault="008B3557" w:rsidP="00A80BB1">
      <w:pPr>
        <w:pStyle w:val="Listapunktowana"/>
        <w:numPr>
          <w:ilvl w:val="0"/>
          <w:numId w:val="9"/>
        </w:numPr>
        <w:jc w:val="both"/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W </w:t>
      </w:r>
      <w:proofErr w:type="spellStart"/>
      <w:r w:rsidRPr="00A80BB1">
        <w:rPr>
          <w:rFonts w:ascii="Arial" w:hAnsi="Arial" w:cs="Arial"/>
        </w:rPr>
        <w:t>sprawach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spornych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decyzje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podejmuje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Kierownik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Oddziału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  <w:lang w:val="pl-PL"/>
        </w:rPr>
        <w:t>Ginekologicznego-Położniczego</w:t>
      </w:r>
      <w:proofErr w:type="spellEnd"/>
      <w:r w:rsidRPr="00A80BB1">
        <w:rPr>
          <w:rFonts w:ascii="Arial" w:hAnsi="Arial" w:cs="Arial"/>
        </w:rPr>
        <w:t>.</w:t>
      </w:r>
    </w:p>
    <w:p w14:paraId="3FDFDD4C" w14:textId="77777777" w:rsidR="006655CB" w:rsidRPr="00A80BB1" w:rsidRDefault="006655CB" w:rsidP="006655CB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CED4FAE" w14:textId="77777777" w:rsidR="006655CB" w:rsidRPr="00A80BB1" w:rsidRDefault="006655CB" w:rsidP="006655CB">
      <w:pPr>
        <w:pStyle w:val="Listapunktowana"/>
        <w:numPr>
          <w:ilvl w:val="0"/>
          <w:numId w:val="0"/>
        </w:numPr>
        <w:ind w:left="360"/>
        <w:rPr>
          <w:rFonts w:ascii="Arial" w:hAnsi="Arial" w:cs="Arial"/>
        </w:rPr>
      </w:pPr>
    </w:p>
    <w:p w14:paraId="305DBA9B" w14:textId="546FA7EA" w:rsidR="006655CB" w:rsidRPr="00A80BB1" w:rsidRDefault="006655CB" w:rsidP="006655CB">
      <w:pPr>
        <w:pStyle w:val="Listapunktowana"/>
        <w:numPr>
          <w:ilvl w:val="0"/>
          <w:numId w:val="0"/>
        </w:numPr>
        <w:tabs>
          <w:tab w:val="clear" w:pos="360"/>
          <w:tab w:val="left" w:pos="0"/>
        </w:tabs>
        <w:rPr>
          <w:rFonts w:ascii="Arial" w:hAnsi="Arial" w:cs="Arial"/>
        </w:rPr>
      </w:pPr>
      <w:r w:rsidRPr="00A80BB1">
        <w:rPr>
          <w:rFonts w:ascii="Arial" w:hAnsi="Arial" w:cs="Arial"/>
        </w:rPr>
        <w:t xml:space="preserve">Ja </w:t>
      </w:r>
      <w:proofErr w:type="spellStart"/>
      <w:r w:rsidRPr="00A80BB1">
        <w:rPr>
          <w:rFonts w:ascii="Arial" w:hAnsi="Arial" w:cs="Arial"/>
        </w:rPr>
        <w:t>niżej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podpisana</w:t>
      </w:r>
      <w:proofErr w:type="spellEnd"/>
      <w:r w:rsidRPr="00A80BB1">
        <w:rPr>
          <w:rFonts w:ascii="Arial" w:hAnsi="Arial" w:cs="Arial"/>
        </w:rPr>
        <w:t xml:space="preserve">(y) </w:t>
      </w:r>
      <w:proofErr w:type="spellStart"/>
      <w:r w:rsidRPr="00A80BB1">
        <w:rPr>
          <w:rFonts w:ascii="Arial" w:hAnsi="Arial" w:cs="Arial"/>
        </w:rPr>
        <w:t>potwierdzam</w:t>
      </w:r>
      <w:proofErr w:type="spellEnd"/>
      <w:r w:rsidRPr="00A80BB1">
        <w:rPr>
          <w:rFonts w:ascii="Arial" w:hAnsi="Arial" w:cs="Arial"/>
        </w:rPr>
        <w:t xml:space="preserve">, </w:t>
      </w:r>
      <w:proofErr w:type="spellStart"/>
      <w:r w:rsidRPr="00A80BB1">
        <w:rPr>
          <w:rFonts w:ascii="Arial" w:hAnsi="Arial" w:cs="Arial"/>
        </w:rPr>
        <w:t>że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Zapoznałam</w:t>
      </w:r>
      <w:proofErr w:type="spellEnd"/>
      <w:r w:rsidRPr="00A80BB1">
        <w:rPr>
          <w:rFonts w:ascii="Arial" w:hAnsi="Arial" w:cs="Arial"/>
        </w:rPr>
        <w:t>(</w:t>
      </w:r>
      <w:proofErr w:type="spellStart"/>
      <w:r w:rsidRPr="00A80BB1">
        <w:rPr>
          <w:rFonts w:ascii="Arial" w:hAnsi="Arial" w:cs="Arial"/>
        </w:rPr>
        <w:t>em</w:t>
      </w:r>
      <w:proofErr w:type="spellEnd"/>
      <w:r w:rsidRPr="00A80BB1">
        <w:rPr>
          <w:rFonts w:ascii="Arial" w:hAnsi="Arial" w:cs="Arial"/>
        </w:rPr>
        <w:t xml:space="preserve">)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z </w:t>
      </w:r>
      <w:proofErr w:type="spellStart"/>
      <w:r w:rsidRPr="00A80BB1">
        <w:rPr>
          <w:rFonts w:ascii="Arial" w:hAnsi="Arial" w:cs="Arial"/>
        </w:rPr>
        <w:t>niniejszym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regulaminem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i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zobowiązuję</w:t>
      </w:r>
      <w:proofErr w:type="spellEnd"/>
      <w:r w:rsidRPr="00A80BB1">
        <w:rPr>
          <w:rFonts w:ascii="Arial" w:hAnsi="Arial" w:cs="Arial"/>
        </w:rPr>
        <w:t xml:space="preserve"> </w:t>
      </w:r>
      <w:proofErr w:type="spellStart"/>
      <w:r w:rsidRPr="00A80BB1">
        <w:rPr>
          <w:rFonts w:ascii="Arial" w:hAnsi="Arial" w:cs="Arial"/>
        </w:rPr>
        <w:t>się</w:t>
      </w:r>
      <w:proofErr w:type="spellEnd"/>
      <w:r w:rsidRPr="00A80BB1">
        <w:rPr>
          <w:rFonts w:ascii="Arial" w:hAnsi="Arial" w:cs="Arial"/>
        </w:rPr>
        <w:t xml:space="preserve"> do </w:t>
      </w:r>
      <w:proofErr w:type="spellStart"/>
      <w:r w:rsidRPr="00A80BB1">
        <w:rPr>
          <w:rFonts w:ascii="Arial" w:hAnsi="Arial" w:cs="Arial"/>
        </w:rPr>
        <w:t>jego</w:t>
      </w:r>
      <w:proofErr w:type="spellEnd"/>
      <w:r w:rsidRPr="00A80BB1">
        <w:rPr>
          <w:rFonts w:ascii="Arial" w:hAnsi="Arial" w:cs="Arial"/>
        </w:rPr>
        <w:t xml:space="preserve"> przestrzegania.</w:t>
      </w:r>
    </w:p>
    <w:p w14:paraId="25D65433" w14:textId="77777777" w:rsidR="008B3557" w:rsidRDefault="008B3557" w:rsidP="008B3557">
      <w:r>
        <w:br/>
      </w:r>
      <w:r>
        <w:br/>
      </w:r>
    </w:p>
    <w:p w14:paraId="2A68E8BE" w14:textId="7101C672" w:rsidR="008B3557" w:rsidRDefault="008B3557" w:rsidP="008B3557">
      <w:r>
        <w:t xml:space="preserve">.....................................................        </w:t>
      </w:r>
      <w:r>
        <w:tab/>
      </w:r>
      <w:r>
        <w:tab/>
      </w:r>
      <w:r>
        <w:tab/>
      </w:r>
      <w:r>
        <w:tab/>
        <w:t xml:space="preserve"> .....................................................</w:t>
      </w:r>
    </w:p>
    <w:p w14:paraId="15B58E0D" w14:textId="222B4370" w:rsidR="008B3557" w:rsidRPr="008B3557" w:rsidRDefault="008B3557" w:rsidP="008B3557">
      <w:pPr>
        <w:rPr>
          <w:vertAlign w:val="superscript"/>
        </w:rPr>
      </w:pPr>
      <w:r w:rsidRPr="008B3557">
        <w:rPr>
          <w:vertAlign w:val="superscript"/>
        </w:rPr>
        <w:t xml:space="preserve">    </w:t>
      </w:r>
      <w:r w:rsidR="00184F1E">
        <w:rPr>
          <w:vertAlign w:val="superscript"/>
        </w:rPr>
        <w:t xml:space="preserve">       </w:t>
      </w:r>
      <w:r w:rsidRPr="008B3557">
        <w:rPr>
          <w:vertAlign w:val="superscript"/>
        </w:rPr>
        <w:t xml:space="preserve"> (</w:t>
      </w:r>
      <w:r>
        <w:rPr>
          <w:vertAlign w:val="superscript"/>
        </w:rPr>
        <w:t xml:space="preserve">data i </w:t>
      </w:r>
      <w:r w:rsidRPr="008B3557">
        <w:rPr>
          <w:vertAlign w:val="superscript"/>
        </w:rPr>
        <w:t xml:space="preserve">podpis </w:t>
      </w:r>
      <w:proofErr w:type="gramStart"/>
      <w:r w:rsidRPr="008B3557">
        <w:rPr>
          <w:vertAlign w:val="superscript"/>
        </w:rPr>
        <w:t xml:space="preserve">pacjentki)   </w:t>
      </w:r>
      <w:proofErr w:type="gramEnd"/>
      <w:r w:rsidRPr="008B3557">
        <w:rPr>
          <w:vertAlign w:val="superscript"/>
        </w:rPr>
        <w:t xml:space="preserve">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="00184F1E">
        <w:rPr>
          <w:vertAlign w:val="superscript"/>
        </w:rPr>
        <w:t xml:space="preserve">            </w:t>
      </w:r>
      <w:proofErr w:type="gramStart"/>
      <w:r w:rsidR="00184F1E">
        <w:rPr>
          <w:vertAlign w:val="superscript"/>
        </w:rPr>
        <w:t xml:space="preserve">   </w:t>
      </w:r>
      <w:r w:rsidRPr="008B3557">
        <w:rPr>
          <w:vertAlign w:val="superscript"/>
        </w:rPr>
        <w:t>(</w:t>
      </w:r>
      <w:proofErr w:type="gramEnd"/>
      <w:r>
        <w:rPr>
          <w:vertAlign w:val="superscript"/>
        </w:rPr>
        <w:t xml:space="preserve">data i </w:t>
      </w:r>
      <w:r w:rsidRPr="008B3557">
        <w:rPr>
          <w:vertAlign w:val="superscript"/>
        </w:rPr>
        <w:t>podpis osoby towarzyszącej)</w:t>
      </w:r>
    </w:p>
    <w:p w14:paraId="71175812" w14:textId="77777777" w:rsidR="008B3557" w:rsidRDefault="008B3557" w:rsidP="008B3557">
      <w:r>
        <w:br/>
      </w:r>
    </w:p>
    <w:p w14:paraId="279A9217" w14:textId="77777777" w:rsidR="008B3557" w:rsidRDefault="008B3557" w:rsidP="008B3557">
      <w:r>
        <w:t>.....................................................</w:t>
      </w:r>
    </w:p>
    <w:p w14:paraId="6FE35764" w14:textId="605A0539" w:rsidR="008B3557" w:rsidRPr="008B3557" w:rsidRDefault="008B3557" w:rsidP="008B3557">
      <w:pPr>
        <w:rPr>
          <w:vertAlign w:val="superscript"/>
        </w:rPr>
      </w:pPr>
      <w:r w:rsidRPr="008B3557">
        <w:rPr>
          <w:vertAlign w:val="superscript"/>
        </w:rPr>
        <w:t>(data i podpis przedstawiciela personelu medycznego)</w:t>
      </w:r>
    </w:p>
    <w:p w14:paraId="04F493DF" w14:textId="77777777" w:rsidR="00793DD9" w:rsidRDefault="00793DD9" w:rsidP="008B3557"/>
    <w:p w14:paraId="3A58DC7A" w14:textId="7428E6A6" w:rsidR="008B3557" w:rsidRPr="009A321A" w:rsidRDefault="008B3557" w:rsidP="008B3557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8B3557" w14:paraId="6688299D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E0F1A72" w14:textId="77777777" w:rsidR="008B3557" w:rsidRPr="009A321A" w:rsidRDefault="008B3557" w:rsidP="00686B32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2476775C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6FCDC648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443CAB65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8B3557" w14:paraId="271E7FD3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10B169C5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0133561B" w14:textId="22388A76" w:rsidR="008B3557" w:rsidRDefault="000438B1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DGP </w:t>
            </w:r>
            <w:r w:rsidR="00184F1E">
              <w:rPr>
                <w:rFonts w:ascii="Arial" w:hAnsi="Arial" w:cs="Arial"/>
                <w:color w:val="000000"/>
                <w:sz w:val="20"/>
              </w:rPr>
              <w:t>Tomasz Chmura</w:t>
            </w:r>
          </w:p>
        </w:tc>
        <w:tc>
          <w:tcPr>
            <w:tcW w:w="1617" w:type="dxa"/>
            <w:vAlign w:val="center"/>
          </w:tcPr>
          <w:p w14:paraId="297AEB61" w14:textId="0DEC398C" w:rsidR="008B3557" w:rsidRPr="00652B23" w:rsidRDefault="008B3557" w:rsidP="00686B3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80" w:type="dxa"/>
            <w:vAlign w:val="center"/>
          </w:tcPr>
          <w:p w14:paraId="6BA4AA19" w14:textId="77777777" w:rsidR="008B3557" w:rsidRPr="00455940" w:rsidRDefault="008B3557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3557" w14:paraId="63AF9498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581A91C0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E565343" w14:textId="2411D47F" w:rsidR="008B3557" w:rsidRDefault="008B3557" w:rsidP="00686B32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</w:t>
            </w:r>
            <w:r w:rsidRPr="00FE46C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0438B1">
              <w:rPr>
                <w:rFonts w:ascii="Arial" w:hAnsi="Arial" w:cs="Arial"/>
                <w:color w:val="000000"/>
                <w:sz w:val="20"/>
              </w:rPr>
              <w:t xml:space="preserve">NM </w:t>
            </w:r>
            <w:r w:rsidRPr="00FE46C8">
              <w:rPr>
                <w:rFonts w:ascii="Arial" w:hAnsi="Arial" w:cs="Arial"/>
                <w:color w:val="000000"/>
                <w:sz w:val="20"/>
              </w:rPr>
              <w:t>Gabriela Bujnowska</w:t>
            </w:r>
          </w:p>
        </w:tc>
        <w:tc>
          <w:tcPr>
            <w:tcW w:w="1617" w:type="dxa"/>
          </w:tcPr>
          <w:p w14:paraId="20C4E305" w14:textId="6747152F" w:rsidR="008B3557" w:rsidRPr="00652B23" w:rsidRDefault="008B3557" w:rsidP="00686B32"/>
        </w:tc>
        <w:tc>
          <w:tcPr>
            <w:tcW w:w="2480" w:type="dxa"/>
          </w:tcPr>
          <w:p w14:paraId="3C45FAB4" w14:textId="77777777" w:rsidR="008B3557" w:rsidRPr="00455940" w:rsidRDefault="008B3557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84F1E" w14:paraId="24BB3B66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1E476D0" w14:textId="77777777" w:rsidR="00184F1E" w:rsidRDefault="00184F1E" w:rsidP="00184F1E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14AF0379" w14:textId="266FFD68" w:rsidR="00184F1E" w:rsidRDefault="000438B1" w:rsidP="00184F1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RO</w:t>
            </w:r>
            <w:r w:rsidR="00184F1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</w:tcPr>
          <w:p w14:paraId="192500BE" w14:textId="3A6856BF" w:rsidR="00184F1E" w:rsidRPr="00652B23" w:rsidRDefault="00184F1E" w:rsidP="00184F1E"/>
        </w:tc>
        <w:tc>
          <w:tcPr>
            <w:tcW w:w="2480" w:type="dxa"/>
          </w:tcPr>
          <w:p w14:paraId="3B9A2CF3" w14:textId="77777777" w:rsidR="00184F1E" w:rsidRPr="00455940" w:rsidRDefault="00184F1E" w:rsidP="00184F1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84F1E" w14:paraId="4305E1AC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DE278B8" w14:textId="77777777" w:rsidR="00184F1E" w:rsidRDefault="00184F1E" w:rsidP="00184F1E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343DFB51" w14:textId="4677930E" w:rsidR="00184F1E" w:rsidRDefault="00184F1E" w:rsidP="00184F1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0438B1">
              <w:rPr>
                <w:rFonts w:ascii="Arial" w:hAnsi="Arial" w:cs="Arial"/>
                <w:color w:val="000000"/>
                <w:sz w:val="20"/>
              </w:rPr>
              <w:t xml:space="preserve">PZJ </w:t>
            </w:r>
            <w:r>
              <w:rPr>
                <w:rFonts w:ascii="Arial" w:hAnsi="Arial" w:cs="Arial"/>
                <w:color w:val="000000"/>
                <w:sz w:val="20"/>
              </w:rPr>
              <w:t>Anna Barton</w:t>
            </w:r>
          </w:p>
        </w:tc>
        <w:tc>
          <w:tcPr>
            <w:tcW w:w="1617" w:type="dxa"/>
          </w:tcPr>
          <w:p w14:paraId="48DF2F69" w14:textId="4FD4C1A4" w:rsidR="00184F1E" w:rsidRPr="00652B23" w:rsidRDefault="00184F1E" w:rsidP="00184F1E"/>
        </w:tc>
        <w:tc>
          <w:tcPr>
            <w:tcW w:w="2480" w:type="dxa"/>
          </w:tcPr>
          <w:p w14:paraId="352AB8F2" w14:textId="77777777" w:rsidR="00184F1E" w:rsidRPr="00455940" w:rsidRDefault="00184F1E" w:rsidP="00184F1E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3557" w14:paraId="097A29D5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53AF6172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A3A23B7" w14:textId="03859A1D" w:rsidR="008B3557" w:rsidRDefault="000438B1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DM </w:t>
            </w:r>
            <w:r w:rsidR="008B3557"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7378DA07" w14:textId="77777777" w:rsidR="008B3557" w:rsidRPr="00652B23" w:rsidRDefault="008B3557" w:rsidP="00686B32"/>
        </w:tc>
        <w:tc>
          <w:tcPr>
            <w:tcW w:w="2480" w:type="dxa"/>
          </w:tcPr>
          <w:p w14:paraId="7E51215F" w14:textId="77777777" w:rsidR="008B3557" w:rsidRPr="00455940" w:rsidRDefault="008B3557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3557" w14:paraId="293936A1" w14:textId="77777777" w:rsidTr="00184F1E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2EA38EA5" w14:textId="77777777" w:rsidR="008B3557" w:rsidRDefault="008B3557" w:rsidP="00686B3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53A4279B" w14:textId="2B1DC019" w:rsidR="008B3557" w:rsidRDefault="000438B1" w:rsidP="000438B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DN</w:t>
            </w:r>
            <w:r w:rsidR="008B3557">
              <w:rPr>
                <w:rFonts w:ascii="Arial" w:hAnsi="Arial" w:cs="Arial"/>
                <w:color w:val="000000"/>
                <w:sz w:val="20"/>
              </w:rPr>
              <w:t xml:space="preserve"> Ryszard Rudnik</w:t>
            </w:r>
          </w:p>
        </w:tc>
        <w:tc>
          <w:tcPr>
            <w:tcW w:w="1617" w:type="dxa"/>
          </w:tcPr>
          <w:p w14:paraId="5B905314" w14:textId="77777777" w:rsidR="008B3557" w:rsidRPr="00652B23" w:rsidRDefault="008B3557" w:rsidP="00686B32"/>
        </w:tc>
        <w:tc>
          <w:tcPr>
            <w:tcW w:w="2480" w:type="dxa"/>
          </w:tcPr>
          <w:p w14:paraId="4AD00413" w14:textId="77777777" w:rsidR="008B3557" w:rsidRPr="00455940" w:rsidRDefault="008B3557" w:rsidP="00686B32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71B8D26" w14:textId="77777777" w:rsidR="008B3557" w:rsidRPr="008B3557" w:rsidRDefault="008B3557" w:rsidP="008B3557"/>
    <w:sectPr w:rsidR="008B3557" w:rsidRPr="008B3557" w:rsidSect="00184F1E">
      <w:headerReference w:type="default" r:id="rId8"/>
      <w:footerReference w:type="default" r:id="rId9"/>
      <w:pgSz w:w="11907" w:h="16840"/>
      <w:pgMar w:top="1786" w:right="1134" w:bottom="1276" w:left="1134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0BF9E" w14:textId="77777777" w:rsidR="004952E7" w:rsidRDefault="004952E7">
      <w:r>
        <w:separator/>
      </w:r>
    </w:p>
  </w:endnote>
  <w:endnote w:type="continuationSeparator" w:id="0">
    <w:p w14:paraId="2F1A8B08" w14:textId="77777777" w:rsidR="004952E7" w:rsidRDefault="0049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215F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09FD0771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DE14" w14:textId="77777777" w:rsidR="004952E7" w:rsidRDefault="004952E7">
      <w:r>
        <w:separator/>
      </w:r>
    </w:p>
  </w:footnote>
  <w:footnote w:type="continuationSeparator" w:id="0">
    <w:p w14:paraId="35BD7F1E" w14:textId="77777777" w:rsidR="004952E7" w:rsidRDefault="0049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EB5CA2" w14:paraId="3EFDC77F" w14:textId="77777777" w:rsidTr="000438B1">
      <w:trPr>
        <w:cantSplit/>
        <w:trHeight w:val="396"/>
      </w:trPr>
      <w:tc>
        <w:tcPr>
          <w:tcW w:w="1141" w:type="dxa"/>
          <w:vMerge w:val="restart"/>
          <w:vAlign w:val="center"/>
        </w:tcPr>
        <w:p w14:paraId="4ACA7ADD" w14:textId="603FEB36" w:rsidR="00EB5CA2" w:rsidRDefault="00184F1E" w:rsidP="00095C37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5E051C1E" wp14:editId="0DD5DB04">
                <wp:extent cx="609600" cy="781050"/>
                <wp:effectExtent l="0" t="0" r="0" b="0"/>
                <wp:docPr id="9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54D85F07" w14:textId="77777777" w:rsidR="00EB5CA2" w:rsidRPr="0082003C" w:rsidRDefault="00617345" w:rsidP="00095C37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  <w:r w:rsidR="000D400A" w:rsidRPr="000D400A">
            <w:rPr>
              <w:rFonts w:ascii="Arial" w:hAnsi="Arial" w:cs="Arial"/>
              <w:b/>
              <w:szCs w:val="24"/>
            </w:rPr>
            <w:t xml:space="preserve"> </w:t>
          </w:r>
        </w:p>
      </w:tc>
      <w:tc>
        <w:tcPr>
          <w:tcW w:w="1985" w:type="dxa"/>
          <w:vAlign w:val="center"/>
        </w:tcPr>
        <w:p w14:paraId="0BC27B38" w14:textId="7ED03747" w:rsidR="00EB5CA2" w:rsidRPr="0082003C" w:rsidRDefault="00D02ED8" w:rsidP="0006185E">
          <w:pPr>
            <w:pStyle w:val="Nagwek"/>
            <w:ind w:right="-70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NR </w:t>
          </w:r>
          <w:r w:rsidR="000416A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PP</w:t>
          </w:r>
          <w:r w:rsidR="0002717F">
            <w:rPr>
              <w:rFonts w:ascii="Arial" w:hAnsi="Arial" w:cs="Arial"/>
              <w:b/>
              <w:sz w:val="20"/>
            </w:rPr>
            <w:t>9</w:t>
          </w:r>
          <w:r w:rsidR="00184F1E">
            <w:rPr>
              <w:rFonts w:ascii="Arial" w:hAnsi="Arial" w:cs="Arial"/>
              <w:b/>
              <w:sz w:val="20"/>
            </w:rPr>
            <w:t xml:space="preserve">- </w:t>
          </w:r>
          <w:r w:rsidR="0006185E">
            <w:rPr>
              <w:rFonts w:ascii="Arial" w:hAnsi="Arial" w:cs="Arial"/>
              <w:b/>
              <w:sz w:val="20"/>
            </w:rPr>
            <w:t>2</w:t>
          </w:r>
          <w:r w:rsidR="0002717F">
            <w:rPr>
              <w:rFonts w:ascii="Arial" w:hAnsi="Arial" w:cs="Arial"/>
              <w:b/>
              <w:sz w:val="20"/>
            </w:rPr>
            <w:t>02</w:t>
          </w:r>
          <w:r w:rsidR="000438B1">
            <w:rPr>
              <w:rFonts w:ascii="Arial" w:hAnsi="Arial" w:cs="Arial"/>
              <w:b/>
              <w:sz w:val="20"/>
            </w:rPr>
            <w:t>6</w:t>
          </w:r>
        </w:p>
      </w:tc>
    </w:tr>
    <w:tr w:rsidR="00EB5CA2" w:rsidRPr="004155DD" w14:paraId="5769B08A" w14:textId="77777777" w:rsidTr="00095C37">
      <w:trPr>
        <w:cantSplit/>
        <w:trHeight w:val="424"/>
      </w:trPr>
      <w:tc>
        <w:tcPr>
          <w:tcW w:w="1141" w:type="dxa"/>
          <w:vMerge/>
        </w:tcPr>
        <w:p w14:paraId="28DB16CC" w14:textId="77777777" w:rsidR="00EB5CA2" w:rsidRDefault="00EB5CA2" w:rsidP="00095C3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78066AC5" w14:textId="532A69FE" w:rsidR="00EB5CA2" w:rsidRPr="0066140A" w:rsidRDefault="0006185E" w:rsidP="0066140A">
          <w:pPr>
            <w:jc w:val="center"/>
            <w:rPr>
              <w:rFonts w:ascii="Arial" w:hAnsi="Arial" w:cs="Arial"/>
              <w:b/>
              <w:sz w:val="20"/>
            </w:rPr>
          </w:pPr>
          <w:r w:rsidRPr="0066140A">
            <w:rPr>
              <w:rFonts w:ascii="Arial" w:hAnsi="Arial" w:cs="Arial"/>
              <w:b/>
              <w:sz w:val="20"/>
            </w:rPr>
            <w:t xml:space="preserve">REGULAMIN </w:t>
          </w:r>
          <w:r w:rsidR="0002717F">
            <w:rPr>
              <w:rFonts w:ascii="Arial" w:hAnsi="Arial" w:cs="Arial"/>
              <w:b/>
              <w:sz w:val="20"/>
            </w:rPr>
            <w:t>POBYTU W POKOJU RODZINNYM W ODDZIALE POŁOŻNICZYM</w:t>
          </w:r>
        </w:p>
      </w:tc>
      <w:tc>
        <w:tcPr>
          <w:tcW w:w="1985" w:type="dxa"/>
          <w:vAlign w:val="center"/>
        </w:tcPr>
        <w:p w14:paraId="293AFF87" w14:textId="6F60F867" w:rsidR="00EB5CA2" w:rsidRPr="0082003C" w:rsidRDefault="00EB5CA2" w:rsidP="00095C37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 w:rsidR="00555054"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 w:rsidR="006C03D6">
            <w:rPr>
              <w:rStyle w:val="Numerstrony"/>
              <w:rFonts w:ascii="Arial" w:hAnsi="Arial" w:cs="Arial"/>
              <w:b/>
              <w:sz w:val="20"/>
            </w:rPr>
            <w:t>/</w:t>
          </w:r>
          <w:r w:rsidR="00A80BB1">
            <w:rPr>
              <w:rStyle w:val="Numerstrony"/>
              <w:rFonts w:ascii="Arial" w:hAnsi="Arial" w:cs="Arial"/>
              <w:b/>
              <w:sz w:val="20"/>
            </w:rPr>
            <w:t>2</w:t>
          </w:r>
        </w:p>
      </w:tc>
    </w:tr>
    <w:tr w:rsidR="00EB5CA2" w:rsidRPr="004155DD" w14:paraId="13BB8C67" w14:textId="77777777" w:rsidTr="00095C37">
      <w:trPr>
        <w:cantSplit/>
        <w:trHeight w:val="239"/>
      </w:trPr>
      <w:tc>
        <w:tcPr>
          <w:tcW w:w="1141" w:type="dxa"/>
          <w:vMerge/>
          <w:vAlign w:val="center"/>
        </w:tcPr>
        <w:p w14:paraId="0CA67773" w14:textId="77777777" w:rsidR="00EB5CA2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69413E08" w14:textId="77777777" w:rsidR="00EB5CA2" w:rsidRPr="0082003C" w:rsidRDefault="00EB5CA2" w:rsidP="00095C37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06F5AF26" w14:textId="493C60EF" w:rsidR="00EB5CA2" w:rsidRPr="0082003C" w:rsidRDefault="00EB5CA2" w:rsidP="00095C37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DATA </w:t>
          </w:r>
          <w:r w:rsidR="00504EEF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01.0</w:t>
          </w:r>
          <w:r w:rsidR="000438B1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3</w:t>
          </w:r>
          <w:r w:rsidR="00504EEF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.2026</w:t>
          </w:r>
        </w:p>
      </w:tc>
      <w:tc>
        <w:tcPr>
          <w:tcW w:w="1985" w:type="dxa"/>
          <w:vAlign w:val="center"/>
        </w:tcPr>
        <w:p w14:paraId="1A4CEA0C" w14:textId="31558383" w:rsidR="00EB5CA2" w:rsidRPr="0082003C" w:rsidRDefault="00EB5CA2" w:rsidP="00095C37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 w:rsidR="0002717F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21F89228" w14:textId="335389C7" w:rsidR="000438B1" w:rsidRDefault="000438B1" w:rsidP="000438B1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D3821B4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83B2C"/>
    <w:multiLevelType w:val="hybridMultilevel"/>
    <w:tmpl w:val="AFB42B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F0102"/>
    <w:multiLevelType w:val="hybridMultilevel"/>
    <w:tmpl w:val="8DBC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870B2"/>
    <w:multiLevelType w:val="hybridMultilevel"/>
    <w:tmpl w:val="3342E2CA"/>
    <w:lvl w:ilvl="0" w:tplc="593CC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6823622">
    <w:abstractNumId w:val="3"/>
  </w:num>
  <w:num w:numId="2" w16cid:durableId="360710792">
    <w:abstractNumId w:val="6"/>
  </w:num>
  <w:num w:numId="3" w16cid:durableId="1438795245">
    <w:abstractNumId w:val="9"/>
  </w:num>
  <w:num w:numId="4" w16cid:durableId="1431967975">
    <w:abstractNumId w:val="4"/>
  </w:num>
  <w:num w:numId="5" w16cid:durableId="12803537">
    <w:abstractNumId w:val="7"/>
  </w:num>
  <w:num w:numId="6" w16cid:durableId="1769304203">
    <w:abstractNumId w:val="8"/>
  </w:num>
  <w:num w:numId="7" w16cid:durableId="1231499190">
    <w:abstractNumId w:val="5"/>
  </w:num>
  <w:num w:numId="8" w16cid:durableId="198711792">
    <w:abstractNumId w:val="0"/>
  </w:num>
  <w:num w:numId="9" w16cid:durableId="172906505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2717F"/>
    <w:rsid w:val="0003131C"/>
    <w:rsid w:val="00032CF1"/>
    <w:rsid w:val="00032D1B"/>
    <w:rsid w:val="00034550"/>
    <w:rsid w:val="00035AEE"/>
    <w:rsid w:val="000416AB"/>
    <w:rsid w:val="000438B1"/>
    <w:rsid w:val="00047EB2"/>
    <w:rsid w:val="000547FB"/>
    <w:rsid w:val="0006185E"/>
    <w:rsid w:val="00064706"/>
    <w:rsid w:val="0006542A"/>
    <w:rsid w:val="00080865"/>
    <w:rsid w:val="00080CB5"/>
    <w:rsid w:val="00095C3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5102A"/>
    <w:rsid w:val="00151468"/>
    <w:rsid w:val="00154A63"/>
    <w:rsid w:val="001577C3"/>
    <w:rsid w:val="0016212C"/>
    <w:rsid w:val="00166743"/>
    <w:rsid w:val="001840D5"/>
    <w:rsid w:val="00184F1E"/>
    <w:rsid w:val="0018596C"/>
    <w:rsid w:val="00193F9C"/>
    <w:rsid w:val="00194770"/>
    <w:rsid w:val="001A4CC3"/>
    <w:rsid w:val="001A77AE"/>
    <w:rsid w:val="001B14F2"/>
    <w:rsid w:val="001B32F3"/>
    <w:rsid w:val="001C7771"/>
    <w:rsid w:val="001D110A"/>
    <w:rsid w:val="001D32E9"/>
    <w:rsid w:val="001D406C"/>
    <w:rsid w:val="001D56BF"/>
    <w:rsid w:val="001E6F8C"/>
    <w:rsid w:val="001F4FDD"/>
    <w:rsid w:val="00201DF3"/>
    <w:rsid w:val="00202124"/>
    <w:rsid w:val="0020620F"/>
    <w:rsid w:val="0021396F"/>
    <w:rsid w:val="002230E5"/>
    <w:rsid w:val="00226982"/>
    <w:rsid w:val="00237187"/>
    <w:rsid w:val="00240648"/>
    <w:rsid w:val="002528E0"/>
    <w:rsid w:val="00267C36"/>
    <w:rsid w:val="00270576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E7DDB"/>
    <w:rsid w:val="002F7840"/>
    <w:rsid w:val="00301E70"/>
    <w:rsid w:val="00312FB0"/>
    <w:rsid w:val="003151F4"/>
    <w:rsid w:val="0032388E"/>
    <w:rsid w:val="0034190A"/>
    <w:rsid w:val="003703A7"/>
    <w:rsid w:val="00375E38"/>
    <w:rsid w:val="00381787"/>
    <w:rsid w:val="00390E9E"/>
    <w:rsid w:val="00392EDE"/>
    <w:rsid w:val="003A0920"/>
    <w:rsid w:val="003A27C6"/>
    <w:rsid w:val="003B1AFE"/>
    <w:rsid w:val="003C663A"/>
    <w:rsid w:val="003C6F30"/>
    <w:rsid w:val="003C7092"/>
    <w:rsid w:val="003C7F6D"/>
    <w:rsid w:val="003D3036"/>
    <w:rsid w:val="003D4E7E"/>
    <w:rsid w:val="003D7513"/>
    <w:rsid w:val="004030BF"/>
    <w:rsid w:val="00405B2F"/>
    <w:rsid w:val="00413894"/>
    <w:rsid w:val="00417183"/>
    <w:rsid w:val="004302CA"/>
    <w:rsid w:val="0044265E"/>
    <w:rsid w:val="0044562B"/>
    <w:rsid w:val="004601F9"/>
    <w:rsid w:val="004622FD"/>
    <w:rsid w:val="00465BB2"/>
    <w:rsid w:val="004735B0"/>
    <w:rsid w:val="00473B13"/>
    <w:rsid w:val="00491506"/>
    <w:rsid w:val="004952E7"/>
    <w:rsid w:val="004A28FF"/>
    <w:rsid w:val="004A4C1C"/>
    <w:rsid w:val="004A5A34"/>
    <w:rsid w:val="004C23FA"/>
    <w:rsid w:val="004C30B1"/>
    <w:rsid w:val="004E3E92"/>
    <w:rsid w:val="004F0377"/>
    <w:rsid w:val="00504EEF"/>
    <w:rsid w:val="00512A4D"/>
    <w:rsid w:val="005235D3"/>
    <w:rsid w:val="00524E15"/>
    <w:rsid w:val="005323FB"/>
    <w:rsid w:val="00555054"/>
    <w:rsid w:val="00555ED3"/>
    <w:rsid w:val="00557B04"/>
    <w:rsid w:val="00572595"/>
    <w:rsid w:val="00581D15"/>
    <w:rsid w:val="00584C13"/>
    <w:rsid w:val="00586FE5"/>
    <w:rsid w:val="005C0125"/>
    <w:rsid w:val="005C6715"/>
    <w:rsid w:val="005C7115"/>
    <w:rsid w:val="005E02D3"/>
    <w:rsid w:val="005E419E"/>
    <w:rsid w:val="00603AA9"/>
    <w:rsid w:val="00617345"/>
    <w:rsid w:val="00621697"/>
    <w:rsid w:val="00621BF6"/>
    <w:rsid w:val="00631233"/>
    <w:rsid w:val="00631EE2"/>
    <w:rsid w:val="0065265B"/>
    <w:rsid w:val="0066140A"/>
    <w:rsid w:val="006655CB"/>
    <w:rsid w:val="00681047"/>
    <w:rsid w:val="006812CE"/>
    <w:rsid w:val="00682F85"/>
    <w:rsid w:val="00694FCA"/>
    <w:rsid w:val="00697B9E"/>
    <w:rsid w:val="006C03D6"/>
    <w:rsid w:val="006C5D03"/>
    <w:rsid w:val="006D3952"/>
    <w:rsid w:val="006D4C01"/>
    <w:rsid w:val="006E795E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676A5"/>
    <w:rsid w:val="0077009F"/>
    <w:rsid w:val="00776B14"/>
    <w:rsid w:val="00781520"/>
    <w:rsid w:val="007827D1"/>
    <w:rsid w:val="00793DD9"/>
    <w:rsid w:val="007A5A21"/>
    <w:rsid w:val="007C0C2D"/>
    <w:rsid w:val="007D734D"/>
    <w:rsid w:val="007E1108"/>
    <w:rsid w:val="007E6147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B3557"/>
    <w:rsid w:val="008D70EC"/>
    <w:rsid w:val="008E53FD"/>
    <w:rsid w:val="00901DD5"/>
    <w:rsid w:val="0090217F"/>
    <w:rsid w:val="00912FA1"/>
    <w:rsid w:val="009137F7"/>
    <w:rsid w:val="009229DA"/>
    <w:rsid w:val="00923919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11D46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0BB1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B00390"/>
    <w:rsid w:val="00B00E17"/>
    <w:rsid w:val="00B0313C"/>
    <w:rsid w:val="00B04776"/>
    <w:rsid w:val="00B06410"/>
    <w:rsid w:val="00B327A9"/>
    <w:rsid w:val="00B34C93"/>
    <w:rsid w:val="00B46006"/>
    <w:rsid w:val="00B72CA2"/>
    <w:rsid w:val="00B97509"/>
    <w:rsid w:val="00BB2248"/>
    <w:rsid w:val="00BB506A"/>
    <w:rsid w:val="00BB6AE4"/>
    <w:rsid w:val="00BD1A10"/>
    <w:rsid w:val="00BD24B4"/>
    <w:rsid w:val="00BD28E9"/>
    <w:rsid w:val="00BD473C"/>
    <w:rsid w:val="00BE1132"/>
    <w:rsid w:val="00BF5A00"/>
    <w:rsid w:val="00BF5A49"/>
    <w:rsid w:val="00C10DD2"/>
    <w:rsid w:val="00C2231D"/>
    <w:rsid w:val="00C31C4E"/>
    <w:rsid w:val="00C40489"/>
    <w:rsid w:val="00C47455"/>
    <w:rsid w:val="00C67F4C"/>
    <w:rsid w:val="00C7019C"/>
    <w:rsid w:val="00C729D8"/>
    <w:rsid w:val="00C75F97"/>
    <w:rsid w:val="00C77E02"/>
    <w:rsid w:val="00C84E57"/>
    <w:rsid w:val="00CB6817"/>
    <w:rsid w:val="00CC141B"/>
    <w:rsid w:val="00CE4915"/>
    <w:rsid w:val="00CE57F8"/>
    <w:rsid w:val="00D02ED8"/>
    <w:rsid w:val="00D26D8B"/>
    <w:rsid w:val="00D4083A"/>
    <w:rsid w:val="00D444DA"/>
    <w:rsid w:val="00D45CF0"/>
    <w:rsid w:val="00D51E3B"/>
    <w:rsid w:val="00D53DCA"/>
    <w:rsid w:val="00D714EF"/>
    <w:rsid w:val="00D74EBD"/>
    <w:rsid w:val="00D81705"/>
    <w:rsid w:val="00D84F9B"/>
    <w:rsid w:val="00D96C0C"/>
    <w:rsid w:val="00DA038C"/>
    <w:rsid w:val="00DA6A05"/>
    <w:rsid w:val="00DD11D8"/>
    <w:rsid w:val="00DD4C38"/>
    <w:rsid w:val="00E03C8B"/>
    <w:rsid w:val="00E108DD"/>
    <w:rsid w:val="00E12D5F"/>
    <w:rsid w:val="00E41BB7"/>
    <w:rsid w:val="00E44A59"/>
    <w:rsid w:val="00E4797C"/>
    <w:rsid w:val="00E519D5"/>
    <w:rsid w:val="00E56BD7"/>
    <w:rsid w:val="00E60F21"/>
    <w:rsid w:val="00E6705E"/>
    <w:rsid w:val="00E72B0D"/>
    <w:rsid w:val="00E732A1"/>
    <w:rsid w:val="00E763D3"/>
    <w:rsid w:val="00EB5CA2"/>
    <w:rsid w:val="00EC1106"/>
    <w:rsid w:val="00EC11AA"/>
    <w:rsid w:val="00EE228D"/>
    <w:rsid w:val="00EF0FB1"/>
    <w:rsid w:val="00EF2DD3"/>
    <w:rsid w:val="00F06D86"/>
    <w:rsid w:val="00F1445E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C39DB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4DDC71B3"/>
  <w15:chartTrackingRefBased/>
  <w15:docId w15:val="{842FAF64-C442-4B86-9905-E06C2540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paragraph" w:styleId="Listapunktowana">
    <w:name w:val="List Bullet"/>
    <w:basedOn w:val="Normalny"/>
    <w:uiPriority w:val="99"/>
    <w:unhideWhenUsed/>
    <w:qFormat/>
    <w:rsid w:val="008B3557"/>
    <w:pPr>
      <w:numPr>
        <w:numId w:val="8"/>
      </w:numPr>
      <w:tabs>
        <w:tab w:val="num" w:pos="360"/>
      </w:tabs>
      <w:spacing w:after="200" w:line="276" w:lineRule="auto"/>
      <w:contextualSpacing/>
    </w:pPr>
    <w:rPr>
      <w:rFonts w:ascii="Cambria" w:eastAsia="MS Mincho" w:hAnsi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3</TotalTime>
  <Pages>2</Pages>
  <Words>450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Nadzór nad dokumentami</dc:title>
  <dc:subject/>
  <dc:creator>Your User Name</dc:creator>
  <cp:keywords/>
  <dc:description/>
  <cp:lastModifiedBy>Anna Barton</cp:lastModifiedBy>
  <cp:revision>4</cp:revision>
  <cp:lastPrinted>2026-02-23T10:03:00Z</cp:lastPrinted>
  <dcterms:created xsi:type="dcterms:W3CDTF">2025-06-23T10:37:00Z</dcterms:created>
  <dcterms:modified xsi:type="dcterms:W3CDTF">2026-02-23T10:04:00Z</dcterms:modified>
</cp:coreProperties>
</file>